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2026-0279-66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Erdarbeiten, Kanalbauarbeiten, Straßenbauarbeiten - Prozessionsweg, RRB Graelbach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